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F291F2" w14:textId="26EB4226" w:rsidR="00E61721" w:rsidRDefault="00855FB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233CAA">
        <w:rPr>
          <w:rFonts w:cs="Arial"/>
          <w:b/>
          <w:sz w:val="24"/>
          <w:szCs w:val="24"/>
        </w:rPr>
        <w:t>10</w:t>
      </w:r>
      <w:r w:rsidR="003B552C">
        <w:rPr>
          <w:rFonts w:cs="Arial"/>
          <w:b/>
          <w:sz w:val="24"/>
          <w:szCs w:val="24"/>
        </w:rPr>
        <w:t>1</w:t>
      </w:r>
      <w:r>
        <w:rPr>
          <w:b/>
          <w:i/>
          <w:sz w:val="28"/>
        </w:rPr>
        <w:tab/>
      </w:r>
      <w:r w:rsidR="003B552C" w:rsidRPr="003B552C">
        <w:rPr>
          <w:b/>
          <w:i/>
          <w:sz w:val="28"/>
        </w:rPr>
        <w:t>R5-236381</w:t>
      </w:r>
    </w:p>
    <w:p w14:paraId="4BD5D325" w14:textId="2D5816A7" w:rsidR="00E61721" w:rsidRPr="0022434D" w:rsidRDefault="003B552C" w:rsidP="002243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US, November 13rd – November 17th, 2023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E61721" w14:paraId="012E8F2B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2114C" w14:textId="294C3940" w:rsidR="00E61721" w:rsidRDefault="00855FB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 w:rsidR="000E4AD6">
              <w:rPr>
                <w:i/>
                <w:sz w:val="14"/>
              </w:rPr>
              <w:t>1.</w:t>
            </w:r>
            <w:r>
              <w:rPr>
                <w:i/>
                <w:sz w:val="14"/>
              </w:rPr>
              <w:t>0</w:t>
            </w:r>
          </w:p>
        </w:tc>
      </w:tr>
      <w:tr w:rsidR="00E61721" w14:paraId="4570B698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1014" w14:textId="77777777" w:rsidR="00E61721" w:rsidRDefault="00855FB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E61721" w14:paraId="710922AD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019B6D2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5874259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3CC7D9ED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843898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BC882" w14:textId="69B7355F" w:rsidR="00E61721" w:rsidRDefault="00855FB7" w:rsidP="008B061B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8B061B">
              <w:t>ENDC 3 and 4 bands combos</w:t>
            </w:r>
          </w:p>
        </w:tc>
      </w:tr>
      <w:tr w:rsidR="00E61721" w14:paraId="19FE85D6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A002380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525ECD80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5DD46302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13084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2F8F26A0" w14:textId="56A92C86" w:rsidR="00E61721" w:rsidRDefault="00C02C68">
            <w:pPr>
              <w:pStyle w:val="CRCoverPage"/>
              <w:spacing w:after="0"/>
              <w:ind w:left="100"/>
            </w:pPr>
            <w:r>
              <w:t>Verizon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1C98678" w14:textId="77777777" w:rsidR="00E61721" w:rsidRDefault="00E617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3861DD" w14:textId="77777777" w:rsidR="00E61721" w:rsidRDefault="00855FB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F44EF" w14:textId="3B0CD7D1" w:rsidR="00E61721" w:rsidRDefault="001A73F9" w:rsidP="00233CAA">
            <w:pPr>
              <w:pStyle w:val="CRCoverPage"/>
              <w:spacing w:after="0"/>
              <w:ind w:left="100"/>
            </w:pPr>
            <w:r>
              <w:t>11</w:t>
            </w:r>
            <w:r w:rsidR="00C02C68">
              <w:t>-</w:t>
            </w:r>
            <w:r w:rsidR="008B061B">
              <w:t>1</w:t>
            </w:r>
            <w:r>
              <w:t>7</w:t>
            </w:r>
            <w:bookmarkStart w:id="1" w:name="_GoBack"/>
            <w:bookmarkEnd w:id="1"/>
            <w:r w:rsidR="00C02C68">
              <w:t>-202</w:t>
            </w:r>
            <w:r w:rsidR="00791759">
              <w:t>3</w:t>
            </w:r>
          </w:p>
        </w:tc>
      </w:tr>
    </w:tbl>
    <w:p w14:paraId="37E729EE" w14:textId="77777777" w:rsidR="00E61721" w:rsidRDefault="00E6172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 w:rsidR="00E61721" w14:paraId="249FCDC4" w14:textId="77777777">
        <w:trPr>
          <w:trHeight w:val="11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40600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2B010AE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CC8E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193398F7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FEFC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61F94E5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2A2573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21A59100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14:paraId="67B87AB3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480CBB" w14:textId="429E074E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061D2466" w14:textId="77777777" w:rsidR="00E61721" w:rsidRDefault="00855FB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0A14F4" w14:textId="368266A1" w:rsidR="00E61721" w:rsidRDefault="00C02C6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6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D29B7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F5C2700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38F84A3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28442880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28E6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14:paraId="7DAD6EA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14:paraId="017A5B08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E02E01A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EC8944D" w14:textId="77777777">
        <w:tc>
          <w:tcPr>
            <w:tcW w:w="2226" w:type="dxa"/>
            <w:gridSpan w:val="3"/>
            <w:tcBorders>
              <w:left w:val="single" w:sz="4" w:space="0" w:color="auto"/>
            </w:tcBorders>
          </w:tcPr>
          <w:p w14:paraId="6D512355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CC5692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5F6E4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15AE3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2C8C1C13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0FEE032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FC877A" w14:textId="77777777" w:rsidR="00E61721" w:rsidRDefault="00855FB7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E61AA7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994F82" w14:textId="6001CB2C" w:rsidR="00E61721" w:rsidRDefault="008B061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 </w:t>
            </w:r>
          </w:p>
        </w:tc>
      </w:tr>
      <w:tr w:rsidR="00E61721" w14:paraId="4D635F80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161DC37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0EE09FC6" w14:textId="77777777" w:rsidR="00E61721" w:rsidRDefault="00855FB7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5E25DA" w14:textId="17B828CE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DEFB8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75E944B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785390F5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ECF094" w14:textId="77777777" w:rsidR="00E61721" w:rsidRDefault="00855FB7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D6350E" w14:textId="14B8FC6A" w:rsidR="00E61721" w:rsidRDefault="00233C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BE4B6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33169ABC" w14:textId="77777777">
        <w:tc>
          <w:tcPr>
            <w:tcW w:w="20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26BC2BC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B1A76B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14860A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0B1E12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66B609F0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053AFFC8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3735B3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B7E683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7060F6" w14:textId="52B5202C" w:rsidR="00E61721" w:rsidRPr="008B061B" w:rsidRDefault="008B061B" w:rsidP="008B061B">
            <w:pPr>
              <w:pStyle w:val="CRCoverPage"/>
              <w:spacing w:after="0"/>
            </w:pPr>
            <w:r>
              <w:t>DC_2A_n5A-n77A, DC_2A-13A_n77A,DC_2A-66A_n77A, DC_13A_n2A-n77A, DC_13A-66A_n2A, DC_13A-66A_n77A, DC_66A_n2A-n77A, DC_66A_n5A-n77A, DC_2A-13A-66A_n77A, DC_13A-66A_n2A-n77A, DC_2A-66A_n5A-n77A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44C7E9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592E7A0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70A82349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14:paraId="7D5EA552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2F93A18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36759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494D7D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C5042CB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670BE1D6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14:paraId="4DE3CEA5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77B6C1B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F0B5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192158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57E38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E1F376B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E9DDD43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93E2191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9A836D" w14:textId="5571C6BC" w:rsidR="005E3AA7" w:rsidRPr="005E3AA7" w:rsidRDefault="005E3AA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Work plan showing </w:t>
            </w:r>
            <w:r w:rsidRPr="005E3AA7">
              <w:rPr>
                <w:color w:val="FF0000"/>
                <w:highlight w:val="yellow"/>
                <w:lang w:val="en-US"/>
              </w:rPr>
              <w:t>100</w:t>
            </w:r>
            <w:r w:rsidR="00855FB7" w:rsidRPr="005E3AA7">
              <w:rPr>
                <w:color w:val="FF0000"/>
                <w:highlight w:val="yellow"/>
                <w:lang w:val="en-US"/>
              </w:rPr>
              <w:t>%</w:t>
            </w:r>
            <w:r w:rsidR="00855FB7">
              <w:rPr>
                <w:lang w:val="en-US"/>
              </w:rPr>
              <w:t xml:space="preserve">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B0DEF0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3DDC66C2" w14:textId="77777777">
        <w:tc>
          <w:tcPr>
            <w:tcW w:w="19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A80CC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14:paraId="4EFFE1DF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891A34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F0FD6" w14:textId="77777777" w:rsidR="00E61721" w:rsidRDefault="00E61721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F6181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4B5EF299" w14:textId="77777777" w:rsidR="00E61721" w:rsidRDefault="00E61721">
      <w:pPr>
        <w:pStyle w:val="CRCoverPage"/>
        <w:rPr>
          <w:lang w:val="en-US"/>
        </w:rPr>
      </w:pPr>
    </w:p>
    <w:bookmarkEnd w:id="0"/>
    <w:p w14:paraId="5677350A" w14:textId="78C737B3" w:rsidR="00E61721" w:rsidRPr="00C02C68" w:rsidRDefault="00E61721" w:rsidP="00C02C68">
      <w:pPr>
        <w:pStyle w:val="CRCoverPage"/>
        <w:rPr>
          <w:iCs/>
          <w:color w:val="FF0000"/>
          <w:lang w:val="en-US"/>
        </w:rPr>
      </w:pPr>
    </w:p>
    <w:sectPr w:rsidR="00E61721" w:rsidRPr="00C02C68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8B01EF" w14:textId="77777777" w:rsidR="005C3DDC" w:rsidRDefault="005C3DDC">
      <w:pPr>
        <w:spacing w:after="0"/>
      </w:pPr>
      <w:r>
        <w:separator/>
      </w:r>
    </w:p>
  </w:endnote>
  <w:endnote w:type="continuationSeparator" w:id="0">
    <w:p w14:paraId="74CBCF21" w14:textId="77777777" w:rsidR="005C3DDC" w:rsidRDefault="005C3D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2F8132" w14:textId="77777777" w:rsidR="00E61721" w:rsidRDefault="00855F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8D922F" w14:textId="77777777" w:rsidR="005C3DDC" w:rsidRDefault="005C3DDC">
      <w:pPr>
        <w:spacing w:after="0"/>
      </w:pPr>
      <w:r>
        <w:separator/>
      </w:r>
    </w:p>
  </w:footnote>
  <w:footnote w:type="continuationSeparator" w:id="0">
    <w:p w14:paraId="75835287" w14:textId="77777777" w:rsidR="005C3DDC" w:rsidRDefault="005C3DD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0DECDF" w14:textId="77777777" w:rsidR="00E61721" w:rsidRDefault="00E61721">
    <w:pPr>
      <w:pStyle w:val="Header"/>
    </w:pPr>
  </w:p>
  <w:p w14:paraId="3E4523B1" w14:textId="77777777" w:rsidR="00E61721" w:rsidRDefault="00E617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2F8F"/>
    <w:rsid w:val="000655A6"/>
    <w:rsid w:val="000660AB"/>
    <w:rsid w:val="000716EF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043B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3F9"/>
    <w:rsid w:val="001A7ADA"/>
    <w:rsid w:val="001B06DB"/>
    <w:rsid w:val="001B3934"/>
    <w:rsid w:val="001B43CA"/>
    <w:rsid w:val="001B5D70"/>
    <w:rsid w:val="001C15CB"/>
    <w:rsid w:val="001C2BB4"/>
    <w:rsid w:val="001D02C2"/>
    <w:rsid w:val="001D215A"/>
    <w:rsid w:val="001D4163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2434D"/>
    <w:rsid w:val="00233CAA"/>
    <w:rsid w:val="002347A2"/>
    <w:rsid w:val="00243E1C"/>
    <w:rsid w:val="002451C9"/>
    <w:rsid w:val="0024670C"/>
    <w:rsid w:val="00246B77"/>
    <w:rsid w:val="00251602"/>
    <w:rsid w:val="002567DD"/>
    <w:rsid w:val="002576FD"/>
    <w:rsid w:val="002639E9"/>
    <w:rsid w:val="002667B5"/>
    <w:rsid w:val="0027477D"/>
    <w:rsid w:val="00276959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4727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22911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86BB4"/>
    <w:rsid w:val="003903AA"/>
    <w:rsid w:val="003923CB"/>
    <w:rsid w:val="00395A78"/>
    <w:rsid w:val="00395F76"/>
    <w:rsid w:val="003A4EF6"/>
    <w:rsid w:val="003A7FAE"/>
    <w:rsid w:val="003B081E"/>
    <w:rsid w:val="003B552C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1E8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187C"/>
    <w:rsid w:val="004C3DE7"/>
    <w:rsid w:val="004C5A8C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11C4"/>
    <w:rsid w:val="005524D1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3DDC"/>
    <w:rsid w:val="005C506F"/>
    <w:rsid w:val="005C7963"/>
    <w:rsid w:val="005D0C9B"/>
    <w:rsid w:val="005D2E01"/>
    <w:rsid w:val="005D4908"/>
    <w:rsid w:val="005D60C0"/>
    <w:rsid w:val="005E3AA7"/>
    <w:rsid w:val="005E3AF3"/>
    <w:rsid w:val="005E609A"/>
    <w:rsid w:val="005E7638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401"/>
    <w:rsid w:val="006909F9"/>
    <w:rsid w:val="00692AEE"/>
    <w:rsid w:val="006936D0"/>
    <w:rsid w:val="00694E91"/>
    <w:rsid w:val="006A12FF"/>
    <w:rsid w:val="006A4A09"/>
    <w:rsid w:val="006B79D7"/>
    <w:rsid w:val="006C54AA"/>
    <w:rsid w:val="006C6224"/>
    <w:rsid w:val="006C7B3C"/>
    <w:rsid w:val="006D15F9"/>
    <w:rsid w:val="006D3F7D"/>
    <w:rsid w:val="006D7C35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394F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6016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776C0"/>
    <w:rsid w:val="00781F0F"/>
    <w:rsid w:val="00781F96"/>
    <w:rsid w:val="0078357B"/>
    <w:rsid w:val="00784655"/>
    <w:rsid w:val="00785748"/>
    <w:rsid w:val="00786382"/>
    <w:rsid w:val="00791759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359C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95996"/>
    <w:rsid w:val="008A47E3"/>
    <w:rsid w:val="008A7AD2"/>
    <w:rsid w:val="008B061B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46AC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A3A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4094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6FB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1D3C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8722B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2C68"/>
    <w:rsid w:val="00C05429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047A"/>
    <w:rsid w:val="00CA2661"/>
    <w:rsid w:val="00CA3D0C"/>
    <w:rsid w:val="00CA64F9"/>
    <w:rsid w:val="00CB1F4C"/>
    <w:rsid w:val="00CC085E"/>
    <w:rsid w:val="00CC13BA"/>
    <w:rsid w:val="00CC4EC7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332C"/>
    <w:rsid w:val="00D06254"/>
    <w:rsid w:val="00D114E6"/>
    <w:rsid w:val="00D128CB"/>
    <w:rsid w:val="00D14BA0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2D3F"/>
    <w:rsid w:val="00E04987"/>
    <w:rsid w:val="00E12B53"/>
    <w:rsid w:val="00E14D3D"/>
    <w:rsid w:val="00E14E33"/>
    <w:rsid w:val="00E164D5"/>
    <w:rsid w:val="00E26D6A"/>
    <w:rsid w:val="00E31120"/>
    <w:rsid w:val="00E338CB"/>
    <w:rsid w:val="00E33912"/>
    <w:rsid w:val="00E36665"/>
    <w:rsid w:val="00E3737A"/>
    <w:rsid w:val="00E37709"/>
    <w:rsid w:val="00E403D0"/>
    <w:rsid w:val="00E4726B"/>
    <w:rsid w:val="00E477B4"/>
    <w:rsid w:val="00E533B6"/>
    <w:rsid w:val="00E545CD"/>
    <w:rsid w:val="00E60745"/>
    <w:rsid w:val="00E61438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D7B0A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41E"/>
    <w:rsid w:val="00EF371D"/>
    <w:rsid w:val="00EF7DE7"/>
    <w:rsid w:val="00F025A2"/>
    <w:rsid w:val="00F04712"/>
    <w:rsid w:val="00F06975"/>
    <w:rsid w:val="00F12A3B"/>
    <w:rsid w:val="00F1663A"/>
    <w:rsid w:val="00F20828"/>
    <w:rsid w:val="00F22EC7"/>
    <w:rsid w:val="00F24AE7"/>
    <w:rsid w:val="00F327A2"/>
    <w:rsid w:val="00F327CE"/>
    <w:rsid w:val="00F330DD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CF22270"/>
    <w:rsid w:val="25741C29"/>
    <w:rsid w:val="27BF730C"/>
    <w:rsid w:val="2E2E26AD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CCE5C4"/>
  <w15:docId w15:val="{6335DD31-35A0-4D3A-A12F-4D177AE31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E535018-3C51-4884-805D-9FA776AE9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Jinwen Ma</cp:lastModifiedBy>
  <cp:revision>3</cp:revision>
  <cp:lastPrinted>2020-02-05T15:54:00Z</cp:lastPrinted>
  <dcterms:created xsi:type="dcterms:W3CDTF">2023-10-31T20:19:00Z</dcterms:created>
  <dcterms:modified xsi:type="dcterms:W3CDTF">2023-11-17T18:22:00Z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